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S5-240184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31291A" w:rsidR="00F25D98" w:rsidRDefault="00F15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29EE4" w:rsidR="00F25D98" w:rsidRDefault="00F15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Correct </w:t>
            </w:r>
            <w:proofErr w:type="spellStart"/>
            <w:r w:rsidR="002640DD">
              <w:t>trainingRequestSource</w:t>
            </w:r>
            <w:proofErr w:type="spellEnd"/>
            <w:r w:rsidR="002640DD">
              <w:t xml:space="preserve"> attribute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France S.A.S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AA70F" w:rsidR="001E41F3" w:rsidRDefault="00F15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2817C" w:rsidR="001E41F3" w:rsidRDefault="0041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for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in Stage 2 does not correspond to  definitions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98D76" w:rsidR="001E41F3" w:rsidRDefault="004164F4" w:rsidP="00F15C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Attribute type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is defined as a DN in Stage3 and in Stage2 it is described as a reference, however in the attribute properties table in clause 7.5.1 it has its type set as String. Change the attribute type of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to 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44E76" w:rsidR="001E41F3" w:rsidRDefault="00F1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44B1F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98B6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95DA7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31867" w14:textId="77777777" w:rsidR="005956B0" w:rsidRPr="005965FE" w:rsidRDefault="005956B0" w:rsidP="005956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6B0" w14:paraId="3AB4C3CB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EBE4C8" w14:textId="77777777" w:rsidR="005956B0" w:rsidRDefault="005956B0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1FC51CFF" w14:textId="77777777" w:rsidR="002F70E1" w:rsidRPr="00F17505" w:rsidRDefault="002F70E1" w:rsidP="002F70E1">
      <w:pPr>
        <w:pStyle w:val="Heading2"/>
      </w:pPr>
      <w:bookmarkStart w:id="2" w:name="_Toc106015907"/>
      <w:bookmarkStart w:id="3" w:name="_Toc106098546"/>
      <w:bookmarkStart w:id="4" w:name="_Toc155093559"/>
      <w:bookmarkEnd w:id="1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67F633C8" w14:textId="77777777" w:rsidR="002F70E1" w:rsidRPr="00F17505" w:rsidRDefault="002F70E1" w:rsidP="002F70E1">
      <w:pPr>
        <w:pStyle w:val="Heading3"/>
      </w:pPr>
      <w:bookmarkStart w:id="5" w:name="_Toc106015908"/>
      <w:bookmarkStart w:id="6" w:name="_Toc106098547"/>
      <w:bookmarkStart w:id="7" w:name="_Toc155093560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6B2D74FE" w14:textId="77777777" w:rsidR="002F70E1" w:rsidRPr="00F17505" w:rsidRDefault="002F70E1" w:rsidP="002F70E1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2F70E1" w:rsidRPr="00F17505" w14:paraId="2597A2B2" w14:textId="77777777" w:rsidTr="00B059C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49EE1F58" w14:textId="77777777" w:rsidR="002F70E1" w:rsidRPr="00F17505" w:rsidRDefault="002F70E1" w:rsidP="00B059CD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356289" w14:textId="77777777" w:rsidR="002F70E1" w:rsidRPr="00F17505" w:rsidRDefault="002F70E1" w:rsidP="00B059C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120D5E" w14:textId="77777777" w:rsidR="002F70E1" w:rsidRPr="00F17505" w:rsidRDefault="002F70E1" w:rsidP="00B059C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2F70E1" w:rsidRPr="00F17505" w14:paraId="687CFBD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4E7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345B4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DA5DF83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7F7C6540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62453F16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20C2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E81F5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07F04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9A98A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E03BD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640E15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70E1" w:rsidRPr="00F17505" w14:paraId="3E3F333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65A7F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A897C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0359419A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12366579" w14:textId="77777777" w:rsidR="002F70E1" w:rsidRPr="00F17505" w:rsidRDefault="002F70E1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F93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1AEC2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E1F48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16F860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75E5A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F918F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0E10B92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B9D8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6AC12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F33DD38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33BA8D68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F94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7110D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A0FEA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56E72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EE6E8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13F7A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3C6E442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CE8C3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A4C84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2764F53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6FCE082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BBAAD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8D55817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4BA12AA5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0EDCFF1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E4EF56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29CB6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49BA7BC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97C7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9859A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83735CB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59178636" w14:textId="77777777" w:rsidR="002F70E1" w:rsidRPr="00F17505" w:rsidRDefault="002F70E1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76849ACF" w14:textId="77777777" w:rsidR="002F70E1" w:rsidRPr="00F17505" w:rsidRDefault="002F70E1" w:rsidP="00B059CD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33E53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C7B8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4B545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4EE675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FF4C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1821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033D26B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B1D8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92355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E6D3272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2E350C97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0DA2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12D766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238F9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48E66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2BBE6F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99757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23FA2B7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3E179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DBD5F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A86AAE6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6B56F4AC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5506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B19C10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660E1170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4BFF0DF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288662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C43A3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4A753B9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26C1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A865B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1361012A" w14:textId="77777777" w:rsidR="002F70E1" w:rsidRPr="00F17505" w:rsidRDefault="002F70E1" w:rsidP="00B059CD">
            <w:pPr>
              <w:pStyle w:val="TAL"/>
            </w:pPr>
          </w:p>
          <w:p w14:paraId="0B767344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0A45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71E412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B645F0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1A6010C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88302C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0D4DF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B5D260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B426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E641F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2243CDC8" w14:textId="77777777" w:rsidR="002F70E1" w:rsidRPr="00F17505" w:rsidRDefault="002F70E1" w:rsidP="00B059CD">
            <w:pPr>
              <w:pStyle w:val="TAL"/>
            </w:pPr>
          </w:p>
          <w:p w14:paraId="1E3A474D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E200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AB06CB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4761B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7CED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B87AE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4F6E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2F70E1" w:rsidRPr="00F17505" w14:paraId="7FE7978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872E4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C9661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the </w:t>
            </w:r>
            <w:r w:rsidRPr="00B41D58"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5811E353" w14:textId="77777777" w:rsidR="002F70E1" w:rsidRDefault="002F70E1" w:rsidP="00B059CD">
            <w:pPr>
              <w:pStyle w:val="TAL"/>
            </w:pPr>
            <w:r w:rsidRPr="001B7E6D">
              <w:t>Essentially, this is a measure of degree of the convergence of the trained ML model.</w:t>
            </w:r>
          </w:p>
          <w:p w14:paraId="414ACA0F" w14:textId="77777777" w:rsidR="002F70E1" w:rsidRPr="00F17505" w:rsidRDefault="002F70E1" w:rsidP="00B059CD">
            <w:pPr>
              <w:pStyle w:val="TAL"/>
            </w:pPr>
          </w:p>
          <w:p w14:paraId="6D36724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BA71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BD5594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CD9B7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D19B9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BB42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4ACEA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371525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C86A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7B86C" w14:textId="77777777" w:rsidR="002F70E1" w:rsidRPr="00F17505" w:rsidRDefault="002F70E1" w:rsidP="00B059CD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AE0C7" w14:textId="4AA5C4FE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9" w:author="Cintia Rosa" w:date="2024-01-18T19:34:00Z">
              <w:r w:rsidRPr="00D7766B" w:rsidDel="002F70E1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10" w:author="Cintia Rosa" w:date="2024-01-18T19:34:00Z"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55FDE8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DA4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2382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4156B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A93C0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15674CF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1372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E1262" w14:textId="77777777" w:rsidR="002F70E1" w:rsidRPr="00F17505" w:rsidRDefault="002F70E1" w:rsidP="00B059CD">
            <w:pPr>
              <w:pStyle w:val="TAL"/>
            </w:pPr>
            <w:r w:rsidRPr="00F17505">
              <w:t>It describes the status of a particular ML training request.</w:t>
            </w:r>
          </w:p>
          <w:p w14:paraId="72F4286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F8384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D250F22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1C25D53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883080E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D8BED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1D984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8CC0E4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02E31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8E9D1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42EAC81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D9C7F78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57D2F7AF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4CD4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F46C1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E4ABB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D60A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90DAB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22F98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B5B6ED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CB042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28E1F" w14:textId="77777777" w:rsidR="002F70E1" w:rsidRPr="00F17505" w:rsidRDefault="002F70E1" w:rsidP="00B059CD">
            <w:pPr>
              <w:pStyle w:val="TAL"/>
            </w:pPr>
            <w:r w:rsidRPr="00F17505">
              <w:t>It indicates the priority of the training process.</w:t>
            </w:r>
          </w:p>
          <w:p w14:paraId="76E3134D" w14:textId="77777777" w:rsidR="002F70E1" w:rsidRPr="00F17505" w:rsidRDefault="002F70E1" w:rsidP="00B059C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0685B3A" w14:textId="77777777" w:rsidR="002F70E1" w:rsidRPr="00F17505" w:rsidRDefault="002F70E1" w:rsidP="00B059CD">
            <w:pPr>
              <w:pStyle w:val="TAL"/>
            </w:pPr>
          </w:p>
          <w:p w14:paraId="3E806310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52FF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6AEEB0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EBD7E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C64DD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A465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EC875C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0C909E9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8319B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3D8AE" w14:textId="77777777" w:rsidR="002F70E1" w:rsidRPr="00F17505" w:rsidRDefault="002F70E1" w:rsidP="00B059CD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31AC6F17" w14:textId="77777777" w:rsidR="002F70E1" w:rsidRPr="00F17505" w:rsidRDefault="002F70E1" w:rsidP="00B059CD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EA411" w14:textId="77777777" w:rsidR="002F70E1" w:rsidRPr="00F17505" w:rsidRDefault="002F70E1" w:rsidP="00B059C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B58EA6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26580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0BC4E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DD33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EDDEF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7448CE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04140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3F18B" w14:textId="77777777" w:rsidR="002F70E1" w:rsidRPr="00F17505" w:rsidRDefault="002F70E1" w:rsidP="00B059CD">
            <w:pPr>
              <w:pStyle w:val="TAL"/>
            </w:pPr>
            <w:r w:rsidRPr="00F17505">
              <w:t>It indicates the status of the ML training process.</w:t>
            </w:r>
          </w:p>
          <w:p w14:paraId="26062B4D" w14:textId="77777777" w:rsidR="002F70E1" w:rsidRPr="00F17505" w:rsidRDefault="002F70E1" w:rsidP="00B059CD">
            <w:pPr>
              <w:pStyle w:val="TAL"/>
            </w:pPr>
          </w:p>
          <w:p w14:paraId="55B7FF9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51CC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20BE88E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9650F2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9AC1DA5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AFA129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A807E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6D8FB9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F2FA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4AF94" w14:textId="77777777" w:rsidR="002F70E1" w:rsidRPr="00F17505" w:rsidRDefault="002F70E1" w:rsidP="00B059CD">
            <w:pPr>
              <w:pStyle w:val="TAL"/>
            </w:pPr>
            <w:r w:rsidRPr="00F17505">
              <w:t>It indicates the version number of the ML entity.</w:t>
            </w:r>
          </w:p>
          <w:p w14:paraId="7C408F4A" w14:textId="77777777" w:rsidR="002F70E1" w:rsidRPr="00F17505" w:rsidRDefault="002F70E1" w:rsidP="00B059CD">
            <w:pPr>
              <w:pStyle w:val="TAL"/>
            </w:pPr>
          </w:p>
          <w:p w14:paraId="53C5F182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EEA2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F9E9E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8E459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0F83A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A451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78FE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E7EE42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9288D" w14:textId="77777777" w:rsidR="002F70E1" w:rsidRPr="00F17505" w:rsidRDefault="002F70E1" w:rsidP="00B059C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D56863" w14:textId="77777777" w:rsidR="002F70E1" w:rsidRPr="00F17505" w:rsidRDefault="002F70E1" w:rsidP="00B059C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6A127C86" w14:textId="77777777" w:rsidR="002F70E1" w:rsidRPr="00F17505" w:rsidRDefault="002F70E1" w:rsidP="00B059CD">
            <w:pPr>
              <w:pStyle w:val="TAL"/>
            </w:pPr>
          </w:p>
          <w:p w14:paraId="6240035C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DC2BA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CB43F67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F1001F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D9E9DD3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19652B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4B0155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5D39FA5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2C66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2B715" w14:textId="77777777" w:rsidR="002F70E1" w:rsidRPr="00F17505" w:rsidRDefault="002F70E1" w:rsidP="00B059C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FB69406" w14:textId="77777777" w:rsidR="002F70E1" w:rsidRPr="00F17505" w:rsidRDefault="002F70E1" w:rsidP="00B059CD">
            <w:pPr>
              <w:pStyle w:val="TAL"/>
            </w:pPr>
          </w:p>
          <w:p w14:paraId="6A59532A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859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9FA35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ED3739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05751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968DC8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E0E83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F9C7DD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5024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5BD4E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DEC2CCE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</w:p>
          <w:p w14:paraId="487FC203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842CB7F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</w:p>
          <w:p w14:paraId="6585C23E" w14:textId="77777777" w:rsidR="002F70E1" w:rsidRPr="00F17505" w:rsidRDefault="002F70E1" w:rsidP="00B059CD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5779AF12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23E2A9D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5F5CA83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166D8A2" w14:textId="77777777" w:rsidR="002F70E1" w:rsidRPr="00F17505" w:rsidRDefault="002F70E1" w:rsidP="00B059CD">
            <w:pPr>
              <w:pStyle w:val="TAL"/>
              <w:rPr>
                <w:szCs w:val="18"/>
              </w:rPr>
            </w:pPr>
          </w:p>
          <w:p w14:paraId="71919EE8" w14:textId="77777777" w:rsidR="002F70E1" w:rsidRPr="00F17505" w:rsidRDefault="002F70E1" w:rsidP="00B059C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A253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0C371D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4F35FD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04B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50B83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B735E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3BA4DF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3A80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1B3A3" w14:textId="77777777" w:rsidR="002F70E1" w:rsidRPr="00F17505" w:rsidRDefault="002F70E1" w:rsidP="00B059CD">
            <w:pPr>
              <w:pStyle w:val="TAL"/>
            </w:pPr>
            <w:r w:rsidRPr="00F17505">
              <w:t>It indicates the name of an inference output of an ML entity.</w:t>
            </w:r>
          </w:p>
          <w:p w14:paraId="6E755CAA" w14:textId="77777777" w:rsidR="002F70E1" w:rsidRPr="00F17505" w:rsidRDefault="002F70E1" w:rsidP="00B059CD">
            <w:pPr>
              <w:pStyle w:val="TAL"/>
            </w:pPr>
          </w:p>
          <w:p w14:paraId="2770C7B1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9945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AD7D1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A3C161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3E75A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4CE6A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DF9DE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16CB3C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EA1E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6D1CB" w14:textId="77777777" w:rsidR="002F70E1" w:rsidRPr="00F17505" w:rsidRDefault="002F70E1" w:rsidP="00B059C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06CB4AA4" w14:textId="77777777" w:rsidR="002F70E1" w:rsidRPr="00F17505" w:rsidRDefault="002F70E1" w:rsidP="00B059CD">
            <w:pPr>
              <w:pStyle w:val="TAL"/>
            </w:pPr>
          </w:p>
          <w:p w14:paraId="3FFB2CA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CC98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3FCF99F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1029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CDD6D7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3B7CA8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E251E7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D06583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8CCB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2DEB3" w14:textId="77777777" w:rsidR="002F70E1" w:rsidRPr="00F17505" w:rsidRDefault="002F70E1" w:rsidP="00B059C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6F65EC9" w14:textId="77777777" w:rsidR="002F70E1" w:rsidRPr="00F17505" w:rsidRDefault="002F70E1" w:rsidP="00B059CD">
            <w:pPr>
              <w:pStyle w:val="TAL"/>
            </w:pPr>
          </w:p>
          <w:p w14:paraId="349EEBE9" w14:textId="77777777" w:rsidR="002F70E1" w:rsidRPr="00F17505" w:rsidRDefault="002F70E1" w:rsidP="00B059C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FCD0789" w14:textId="77777777" w:rsidR="002F70E1" w:rsidRPr="00F17505" w:rsidRDefault="002F70E1" w:rsidP="00B059CD">
            <w:pPr>
              <w:pStyle w:val="TAL"/>
            </w:pPr>
          </w:p>
          <w:p w14:paraId="07A6EDF6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3AC0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9EAF16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3B5E4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9D62B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045D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E34621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883A9E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2E75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282E0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D0385BE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B2EB6F8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7A2E25FA" w14:textId="77777777" w:rsidR="002F70E1" w:rsidRPr="00F17505" w:rsidRDefault="002F70E1" w:rsidP="00B059CD">
            <w:pPr>
              <w:pStyle w:val="TAL"/>
            </w:pPr>
          </w:p>
          <w:p w14:paraId="5773D896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8DA9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FF5D1F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48553D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EE27C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792B3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7B33E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AA37B4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982D8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D6B57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4CBBE66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27542812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62920C49" w14:textId="77777777" w:rsidR="002F70E1" w:rsidRPr="00F17505" w:rsidRDefault="002F70E1" w:rsidP="00B059CD">
            <w:pPr>
              <w:pStyle w:val="TAL"/>
            </w:pPr>
          </w:p>
          <w:p w14:paraId="17EE2CE1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C7DD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B493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88F1D0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9D4E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49C50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18D4A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2B914CA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C9CB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42CF5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18CD9A1C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29DD541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1C0AD11E" w14:textId="77777777" w:rsidR="002F70E1" w:rsidRPr="00F17505" w:rsidRDefault="002F70E1" w:rsidP="00B059CD">
            <w:pPr>
              <w:pStyle w:val="TAL"/>
            </w:pPr>
          </w:p>
          <w:p w14:paraId="66052FB5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41B5A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89A3B6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E624C0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1CD26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FE48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AECA3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0A26476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7131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514F4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7E61B12D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04D70017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472B25D5" w14:textId="77777777" w:rsidR="002F70E1" w:rsidRPr="00F17505" w:rsidRDefault="002F70E1" w:rsidP="00B059CD">
            <w:pPr>
              <w:pStyle w:val="TAL"/>
            </w:pPr>
          </w:p>
          <w:p w14:paraId="5D572E0D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E821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A2260C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E6E4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DC673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6FCA0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8A702E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69FDB9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8D45A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6FE33" w14:textId="77777777" w:rsidR="002F70E1" w:rsidRPr="00F17505" w:rsidRDefault="002F70E1" w:rsidP="00B059C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2CA3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B5451B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D0642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9EF15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9CF02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B6747E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D159AA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722B1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AB20D" w14:textId="77777777" w:rsidR="002F70E1" w:rsidRPr="00F17505" w:rsidRDefault="002F70E1" w:rsidP="00B059C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D56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0049AF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B9286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94FE6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E6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3F651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8428D5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B42E6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254E9" w14:textId="77777777" w:rsidR="002F70E1" w:rsidRPr="00F17505" w:rsidRDefault="002F70E1" w:rsidP="00B059C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CA042F1" w14:textId="77777777" w:rsidR="002F70E1" w:rsidRPr="00F17505" w:rsidRDefault="002F70E1" w:rsidP="00B059CD">
            <w:pPr>
              <w:pStyle w:val="TAL"/>
            </w:pPr>
          </w:p>
          <w:p w14:paraId="1B34D84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A665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814570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5B1EA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B2C8B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CB50E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EC674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056F45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63E0A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6FF3E" w14:textId="77777777" w:rsidR="002F70E1" w:rsidRPr="00F17505" w:rsidRDefault="002F70E1" w:rsidP="00B059C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9AABFCB" w14:textId="77777777" w:rsidR="002F70E1" w:rsidRPr="00F17505" w:rsidRDefault="002F70E1" w:rsidP="00B059CD">
            <w:pPr>
              <w:pStyle w:val="TAL"/>
            </w:pPr>
          </w:p>
          <w:p w14:paraId="368CB985" w14:textId="77777777" w:rsidR="002F70E1" w:rsidRPr="00F17505" w:rsidRDefault="002F70E1" w:rsidP="00B059CD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B5F6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CF23F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FA2845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BC6C8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9D40B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C901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8C4F1F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8391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2395D" w14:textId="77777777" w:rsidR="002F70E1" w:rsidRPr="00F17505" w:rsidRDefault="002F70E1" w:rsidP="00B059C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2EBF65C0" w14:textId="77777777" w:rsidR="002F70E1" w:rsidRPr="00F17505" w:rsidRDefault="002F70E1" w:rsidP="00B059CD">
            <w:pPr>
              <w:pStyle w:val="TAL"/>
            </w:pPr>
          </w:p>
          <w:p w14:paraId="7FAF3CB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9C4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1BFB17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208A0B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095FA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A62EE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61389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2835396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32A5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CC3B1" w14:textId="77777777" w:rsidR="002F70E1" w:rsidRDefault="002F70E1" w:rsidP="00B059C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BEC46F3" w14:textId="77777777" w:rsidR="002F70E1" w:rsidRDefault="002F70E1" w:rsidP="00B059CD">
            <w:pPr>
              <w:pStyle w:val="TAL"/>
            </w:pPr>
          </w:p>
          <w:p w14:paraId="126AB677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6B31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7708A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36E51F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A969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00B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0562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3A8E19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829B8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530A4" w14:textId="77777777" w:rsidR="002F70E1" w:rsidRDefault="002F70E1" w:rsidP="00B059C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77D148" w14:textId="77777777" w:rsidR="002F70E1" w:rsidRDefault="002F70E1" w:rsidP="00B059CD">
            <w:pPr>
              <w:pStyle w:val="TAL"/>
            </w:pPr>
          </w:p>
          <w:p w14:paraId="46A4787E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F629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96665D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5DD64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F22E3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3FEA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ADEEA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49CF63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454A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02D83" w14:textId="77777777" w:rsidR="002F70E1" w:rsidRDefault="002F70E1" w:rsidP="00B059C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602EBFD2" w14:textId="77777777" w:rsidR="002F70E1" w:rsidRDefault="002F70E1" w:rsidP="00B059CD">
            <w:pPr>
              <w:pStyle w:val="TAL"/>
            </w:pPr>
          </w:p>
          <w:p w14:paraId="7C81D532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CCD5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0BD2A2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40663C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E5B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3688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7E054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14B09D6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E8734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5ACF5" w14:textId="77777777" w:rsidR="002F70E1" w:rsidRDefault="002F70E1" w:rsidP="00B059CD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34B90F64" w14:textId="77777777" w:rsidR="002F70E1" w:rsidRDefault="002F70E1" w:rsidP="00B059CD">
            <w:pPr>
              <w:pStyle w:val="TAL"/>
            </w:pPr>
          </w:p>
          <w:p w14:paraId="3A9047BF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D2AC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5FDE2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0..1</w:t>
            </w:r>
          </w:p>
          <w:p w14:paraId="47EF4D9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805BC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4E4E9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29DA8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5850B45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3024F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C69A3" w14:textId="77777777" w:rsidR="002F70E1" w:rsidRDefault="002F70E1" w:rsidP="00B059CD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1CFD835C" w14:textId="77777777" w:rsidR="002F70E1" w:rsidRDefault="002F70E1" w:rsidP="00B059CD">
            <w:pPr>
              <w:pStyle w:val="TAL"/>
            </w:pPr>
          </w:p>
          <w:p w14:paraId="44A51E8A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15D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CAB6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27D8CBE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128D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D965A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1D6FA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A69386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3CF5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7077E" w14:textId="77777777" w:rsidR="002F70E1" w:rsidRDefault="002F70E1" w:rsidP="00B059CD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7250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76500A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58D698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96E9D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953A9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F48A4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CCCCFA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4CDB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57FBC" w14:textId="77777777" w:rsidR="002F70E1" w:rsidRDefault="002F70E1" w:rsidP="00B059CD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232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7742857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0790E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4EEA3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7C73A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6DE3E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70E1" w:rsidRPr="00F17505" w14:paraId="379994A5" w14:textId="77777777" w:rsidTr="00B059CD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76FD3" w14:textId="77777777" w:rsidR="002F70E1" w:rsidRPr="00F17505" w:rsidRDefault="002F70E1" w:rsidP="00B059CD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9E8511D" w14:textId="77777777" w:rsidR="002F70E1" w:rsidRPr="00F17505" w:rsidRDefault="002F70E1" w:rsidP="002F70E1"/>
    <w:p w14:paraId="007C90D8" w14:textId="77777777" w:rsidR="002F70E1" w:rsidRPr="00F17505" w:rsidRDefault="002F70E1" w:rsidP="002F70E1">
      <w:pPr>
        <w:pStyle w:val="Heading3"/>
      </w:pPr>
      <w:bookmarkStart w:id="11" w:name="_Toc106015909"/>
      <w:bookmarkStart w:id="12" w:name="_Toc106098548"/>
      <w:bookmarkStart w:id="13" w:name="_Toc155093561"/>
      <w:bookmarkStart w:id="14" w:name="MCCQCTEMPBM_00000158"/>
      <w:r w:rsidRPr="00F17505">
        <w:t>7.5.2</w:t>
      </w:r>
      <w:r w:rsidRPr="00F17505">
        <w:tab/>
        <w:t>Constraints</w:t>
      </w:r>
      <w:bookmarkEnd w:id="11"/>
      <w:bookmarkEnd w:id="12"/>
      <w:bookmarkEnd w:id="13"/>
    </w:p>
    <w:bookmarkEnd w:id="14"/>
    <w:p w14:paraId="45CD50A3" w14:textId="77777777" w:rsidR="002F70E1" w:rsidRPr="00F17505" w:rsidRDefault="002F70E1" w:rsidP="002F70E1">
      <w:r>
        <w:t>None.</w:t>
      </w:r>
    </w:p>
    <w:p w14:paraId="6704EE87" w14:textId="77777777" w:rsidR="005956B0" w:rsidRPr="005965FE" w:rsidRDefault="005956B0" w:rsidP="005956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6B0" w14:paraId="77FF0EED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3F8C88" w14:textId="77777777" w:rsidR="005956B0" w:rsidRDefault="005956B0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</w:t>
            </w:r>
          </w:p>
        </w:tc>
      </w:tr>
    </w:tbl>
    <w:p w14:paraId="0EEC8BEB" w14:textId="77777777" w:rsidR="005956B0" w:rsidRPr="003D0A48" w:rsidRDefault="005956B0" w:rsidP="005956B0"/>
    <w:p w14:paraId="7B2A45CF" w14:textId="77777777" w:rsidR="002F70E1" w:rsidRDefault="002F70E1">
      <w:pPr>
        <w:rPr>
          <w:noProof/>
        </w:rPr>
      </w:pPr>
    </w:p>
    <w:sectPr w:rsidR="002F7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C84B" w14:textId="77777777" w:rsidR="00C97030" w:rsidRDefault="00C97030">
      <w:r>
        <w:separator/>
      </w:r>
    </w:p>
  </w:endnote>
  <w:endnote w:type="continuationSeparator" w:id="0">
    <w:p w14:paraId="5CCB6D01" w14:textId="77777777" w:rsidR="00C97030" w:rsidRDefault="00C9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5EECB" w14:textId="77777777" w:rsidR="00C97030" w:rsidRDefault="00C97030">
      <w:r>
        <w:separator/>
      </w:r>
    </w:p>
  </w:footnote>
  <w:footnote w:type="continuationSeparator" w:id="0">
    <w:p w14:paraId="660F4370" w14:textId="77777777" w:rsidR="00C97030" w:rsidRDefault="00C9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48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0E1"/>
    <w:rsid w:val="00305409"/>
    <w:rsid w:val="003609EF"/>
    <w:rsid w:val="0036231A"/>
    <w:rsid w:val="00374DD4"/>
    <w:rsid w:val="003E1A36"/>
    <w:rsid w:val="00410371"/>
    <w:rsid w:val="004164F4"/>
    <w:rsid w:val="004242F1"/>
    <w:rsid w:val="004B75B7"/>
    <w:rsid w:val="0051580D"/>
    <w:rsid w:val="00547111"/>
    <w:rsid w:val="00592D74"/>
    <w:rsid w:val="005956B0"/>
    <w:rsid w:val="005B3CD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030"/>
    <w:rsid w:val="00CC5026"/>
    <w:rsid w:val="00CC68D0"/>
    <w:rsid w:val="00D03F9A"/>
    <w:rsid w:val="00D06D51"/>
    <w:rsid w:val="00D24991"/>
    <w:rsid w:val="00D50255"/>
    <w:rsid w:val="00D619AC"/>
    <w:rsid w:val="00D66520"/>
    <w:rsid w:val="00DE34CF"/>
    <w:rsid w:val="00E13F3D"/>
    <w:rsid w:val="00E34898"/>
    <w:rsid w:val="00EB09B7"/>
    <w:rsid w:val="00EE7D7C"/>
    <w:rsid w:val="00F15C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7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F70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E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F70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2236</Words>
  <Characters>12750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7</cp:revision>
  <cp:lastPrinted>1899-12-31T23:00:00Z</cp:lastPrinted>
  <dcterms:created xsi:type="dcterms:W3CDTF">2024-01-18T18:32:00Z</dcterms:created>
  <dcterms:modified xsi:type="dcterms:W3CDTF">2024-01-19T15:45:00Z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S5-240184</vt:lpwstr>
  </property>
  <property fmtid="{D5CDD505-2E9C-101B-9397-08002B2CF9AE}" pid="10" name="Spec#">
    <vt:lpwstr>28.105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Correct trainingRequestSource attribute type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A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